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4E6EF5" w:rsidRDefault="00E31673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341" w:history="1">
        <w:r w:rsidR="004E6EF5" w:rsidRPr="00EE1210">
          <w:rPr>
            <w:rStyle w:val="aa"/>
          </w:rPr>
          <w:t>HH3C-DNS-MIB</w:t>
        </w:r>
        <w:r w:rsidR="004E6EF5">
          <w:rPr>
            <w:webHidden/>
          </w:rPr>
          <w:tab/>
        </w:r>
        <w:r w:rsidR="004E6EF5">
          <w:rPr>
            <w:webHidden/>
          </w:rPr>
          <w:fldChar w:fldCharType="begin"/>
        </w:r>
        <w:r w:rsidR="004E6EF5">
          <w:rPr>
            <w:webHidden/>
          </w:rPr>
          <w:instrText xml:space="preserve"> PAGEREF _Toc94098341 \h </w:instrText>
        </w:r>
        <w:r w:rsidR="004E6EF5">
          <w:rPr>
            <w:webHidden/>
          </w:rPr>
        </w:r>
        <w:r w:rsidR="004E6EF5">
          <w:rPr>
            <w:webHidden/>
          </w:rPr>
          <w:fldChar w:fldCharType="separate"/>
        </w:r>
        <w:r w:rsidR="004E6EF5">
          <w:rPr>
            <w:webHidden/>
          </w:rPr>
          <w:t>2</w:t>
        </w:r>
        <w:r w:rsidR="004E6EF5">
          <w:rPr>
            <w:webHidden/>
          </w:rPr>
          <w:fldChar w:fldCharType="end"/>
        </w:r>
      </w:hyperlink>
    </w:p>
    <w:p w:rsidR="004E6EF5" w:rsidRDefault="004E6EF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342" w:history="1">
        <w:r w:rsidRPr="00EE1210">
          <w:rPr>
            <w:rStyle w:val="aa"/>
            <w:rFonts w:ascii="Helvetica" w:eastAsia="charset0MS Sans Serif" w:hAnsi="Helvetica" w:cs="Helvetica"/>
          </w:rPr>
          <w:t>h</w:t>
        </w:r>
        <w:r w:rsidRPr="00EE1210">
          <w:rPr>
            <w:rStyle w:val="aa"/>
            <w:rFonts w:ascii="Helvetica" w:hAnsi="Helvetica" w:cs="Helvetica"/>
          </w:rPr>
          <w:t>h3cDnsStaticSrvIpTable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_Toc94098342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4E6EF5" w:rsidRDefault="004E6EF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343" w:history="1">
        <w:r w:rsidRPr="00EE1210">
          <w:rPr>
            <w:rStyle w:val="aa"/>
            <w:rFonts w:ascii="Helvetica" w:hAnsi="Helvetica" w:cs="Helvetica"/>
          </w:rPr>
          <w:t>hh3cDnsDynamicSrvIpTable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_Toc94098343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E31673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804C0C" w:rsidRPr="008418BF" w:rsidRDefault="00804C0C" w:rsidP="00804C0C">
      <w:pPr>
        <w:pStyle w:val="1"/>
        <w:tabs>
          <w:tab w:val="num" w:pos="432"/>
        </w:tabs>
        <w:ind w:left="432" w:hanging="432"/>
        <w:jc w:val="both"/>
        <w:rPr>
          <w:bCs/>
        </w:rPr>
      </w:pPr>
      <w:bookmarkStart w:id="1" w:name="_Toc397420904"/>
      <w:bookmarkStart w:id="2" w:name="_Toc94098341"/>
      <w:r w:rsidRPr="00804C0C">
        <w:lastRenderedPageBreak/>
        <w:t>HH3C-</w:t>
      </w:r>
      <w:r w:rsidRPr="00804C0C">
        <w:rPr>
          <w:rFonts w:hint="eastAsia"/>
        </w:rPr>
        <w:t>DNS</w:t>
      </w:r>
      <w:r w:rsidRPr="00804C0C">
        <w:t>-MIB</w:t>
      </w:r>
      <w:bookmarkEnd w:id="1"/>
      <w:bookmarkEnd w:id="2"/>
      <w:r w:rsidRPr="008418BF">
        <w:rPr>
          <w:rFonts w:hint="eastAsia"/>
          <w:bCs/>
        </w:rPr>
        <w:t xml:space="preserve"> </w:t>
      </w:r>
    </w:p>
    <w:p w:rsidR="00804C0C" w:rsidRPr="00804C0C" w:rsidRDefault="00804C0C" w:rsidP="00804C0C">
      <w:r w:rsidRPr="00804C0C">
        <w:t xml:space="preserve">This MIB should be supported by device which implements </w:t>
      </w:r>
      <w:r w:rsidRPr="00804C0C">
        <w:rPr>
          <w:rFonts w:hint="eastAsia"/>
        </w:rPr>
        <w:t>IP address configuration of DNS Server</w:t>
      </w:r>
      <w:r w:rsidRPr="00804C0C">
        <w:t>.</w:t>
      </w:r>
    </w:p>
    <w:p w:rsidR="00804C0C" w:rsidRPr="008418BF" w:rsidRDefault="00804C0C" w:rsidP="00804C0C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3" w:name="_Toc397420905"/>
      <w:bookmarkStart w:id="4" w:name="_Toc94098342"/>
      <w:r w:rsidRPr="008418BF">
        <w:rPr>
          <w:rFonts w:ascii="Helvetica" w:eastAsia="charset0MS Sans Serif" w:hAnsi="Helvetica" w:cs="Helvetica"/>
        </w:rPr>
        <w:t>h</w:t>
      </w:r>
      <w:r>
        <w:rPr>
          <w:rFonts w:ascii="Helvetica" w:hAnsi="Helvetica" w:cs="Helvetica"/>
        </w:rPr>
        <w:t>h3c</w:t>
      </w:r>
      <w:r w:rsidRPr="00BF3535">
        <w:rPr>
          <w:rFonts w:ascii="Helvetica" w:hAnsi="Helvetica" w:cs="Helvetica"/>
        </w:rPr>
        <w:t>DnsStaticSrvIpTabl</w:t>
      </w:r>
      <w:r>
        <w:rPr>
          <w:rFonts w:ascii="Helvetica" w:hAnsi="Helvetica" w:cs="Helvetica"/>
        </w:rPr>
        <w:t>e</w:t>
      </w:r>
      <w:bookmarkEnd w:id="3"/>
      <w:bookmarkEnd w:id="4"/>
    </w:p>
    <w:p w:rsidR="00804C0C" w:rsidRPr="008418BF" w:rsidRDefault="00804C0C" w:rsidP="00804C0C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is: 1.3.6.1.4.1.25506.</w:t>
      </w:r>
      <w:r w:rsidRPr="007416DC">
        <w:t xml:space="preserve"> </w:t>
      </w:r>
      <w:r>
        <w:t>2.97.1.1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804C0C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04C0C" w:rsidRPr="00522330" w:rsidRDefault="00804C0C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04C0C" w:rsidRPr="00522330" w:rsidRDefault="00804C0C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04C0C" w:rsidRPr="00522330" w:rsidRDefault="00804C0C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04C0C" w:rsidRPr="00522330" w:rsidRDefault="00804C0C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804C0C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804C0C" w:rsidRPr="00522330" w:rsidRDefault="00804C0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 xml:space="preserve">hh3cDnsStaticSrvIpType (1.3.6.1.4.1.25506.2.97.1.1.1.1)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804C0C" w:rsidRPr="00522330" w:rsidRDefault="00804C0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804C0C" w:rsidRPr="00522330" w:rsidRDefault="00804C0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804C0C" w:rsidRPr="00522330" w:rsidRDefault="00804C0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Only support IPv4.</w:t>
            </w:r>
          </w:p>
        </w:tc>
      </w:tr>
      <w:tr w:rsidR="00804C0C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04C0C" w:rsidRPr="00522330" w:rsidRDefault="00804C0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 xml:space="preserve">hh3cDnsStaticSrvIpAddr (1.3.6.1.4.1.25506.2.97.1.1.1.2)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04C0C" w:rsidRPr="00522330" w:rsidRDefault="00804C0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04C0C" w:rsidRPr="00522330" w:rsidRDefault="00804C0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04C0C" w:rsidRPr="00522330" w:rsidRDefault="00804C0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 w:hint="eastAsia"/>
              </w:rPr>
              <w:t>As per MIB</w:t>
            </w:r>
            <w:r w:rsidRPr="0062404E">
              <w:rPr>
                <w:rFonts w:ascii="Helvetica" w:hAnsi="Helvetica" w:cs="Helvetica"/>
              </w:rPr>
              <w:t>.</w:t>
            </w:r>
          </w:p>
        </w:tc>
      </w:tr>
      <w:tr w:rsidR="00804C0C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04C0C" w:rsidRPr="00522330" w:rsidRDefault="00804C0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 xml:space="preserve">hh3cDnsStaticSrvIpPriority (1.3.6.1.4.1.25506.2.97.1.1.1.3)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04C0C" w:rsidRPr="00522330" w:rsidRDefault="00804C0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04C0C" w:rsidRPr="00522330" w:rsidRDefault="00804C0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04C0C" w:rsidRPr="00522330" w:rsidRDefault="00804C0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 w:hint="eastAsia"/>
              </w:rPr>
              <w:t>As per MIB</w:t>
            </w:r>
            <w:r w:rsidRPr="0062404E">
              <w:rPr>
                <w:rFonts w:ascii="Helvetica" w:hAnsi="Helvetica" w:cs="Helvetica"/>
              </w:rPr>
              <w:t>.</w:t>
            </w:r>
          </w:p>
        </w:tc>
      </w:tr>
      <w:tr w:rsidR="00804C0C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04C0C" w:rsidRPr="00522330" w:rsidRDefault="00804C0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 xml:space="preserve">hh3cDnsStaticSrvIpRowStatus (1.3.6.1.4.1.25506.2.97.1.1.1.4)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04C0C" w:rsidRPr="00522330" w:rsidRDefault="00804C0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04C0C" w:rsidRPr="00522330" w:rsidRDefault="00804C0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04C0C" w:rsidRPr="00522330" w:rsidRDefault="00804C0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5553">
              <w:rPr>
                <w:rFonts w:ascii="Helvetica" w:hAnsi="Helvetica" w:cs="Helvetica" w:hint="eastAsia"/>
              </w:rPr>
              <w:t>Only support active(1), createAndGo(4), destroy(6)</w:t>
            </w:r>
          </w:p>
        </w:tc>
      </w:tr>
    </w:tbl>
    <w:p w:rsidR="00804C0C" w:rsidRDefault="00804C0C" w:rsidP="00804C0C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5" w:name="_Toc397420906"/>
      <w:bookmarkStart w:id="6" w:name="_Toc94098343"/>
      <w:r>
        <w:rPr>
          <w:rFonts w:ascii="Helvetica" w:hAnsi="Helvetica" w:cs="Helvetica"/>
        </w:rPr>
        <w:t>hh3c</w:t>
      </w:r>
      <w:r w:rsidRPr="008D0040">
        <w:rPr>
          <w:rFonts w:ascii="Helvetica" w:hAnsi="Helvetica" w:cs="Helvetica"/>
        </w:rPr>
        <w:t>DnsDynamicSrvIpTabl</w:t>
      </w:r>
      <w:r>
        <w:rPr>
          <w:rFonts w:ascii="Helvetica" w:hAnsi="Helvetica" w:cs="Helvetica"/>
        </w:rPr>
        <w:t>e</w:t>
      </w:r>
      <w:bookmarkEnd w:id="5"/>
      <w:bookmarkEnd w:id="6"/>
    </w:p>
    <w:p w:rsidR="00804C0C" w:rsidRPr="007416DC" w:rsidRDefault="00804C0C" w:rsidP="00804C0C">
      <w:pPr>
        <w:rPr>
          <w:rFonts w:ascii="Helvetica" w:hAnsi="Helvetica" w:cs="Helvetica"/>
          <w:noProof/>
          <w:szCs w:val="21"/>
        </w:rPr>
      </w:pPr>
      <w:r w:rsidRPr="007416DC">
        <w:rPr>
          <w:rFonts w:ascii="Helvetica" w:hAnsi="Helvetica" w:cs="Helvetica"/>
          <w:noProof/>
          <w:szCs w:val="21"/>
        </w:rPr>
        <w:t>OID of this table is: 1.3.6.1.4.1.25506.2.97.1.2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804C0C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04C0C" w:rsidRPr="009540D9" w:rsidRDefault="00804C0C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04C0C" w:rsidRPr="009540D9" w:rsidRDefault="00804C0C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04C0C" w:rsidRPr="009540D9" w:rsidRDefault="00804C0C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04C0C" w:rsidRPr="009540D9" w:rsidRDefault="00804C0C" w:rsidP="0091260D">
            <w:pPr>
              <w:pStyle w:val="TableHead"/>
              <w:rPr>
                <w:rFonts w:cs="Helvetica"/>
                <w:color w:val="auto"/>
              </w:rPr>
            </w:pPr>
            <w:r w:rsidRPr="009540D9">
              <w:rPr>
                <w:rFonts w:cs="Helvetica"/>
                <w:color w:val="auto"/>
              </w:rPr>
              <w:t>Description</w:t>
            </w:r>
          </w:p>
        </w:tc>
      </w:tr>
      <w:tr w:rsidR="00804C0C" w:rsidRPr="008307BD" w:rsidTr="0091260D">
        <w:tc>
          <w:tcPr>
            <w:tcW w:w="3000" w:type="dxa"/>
          </w:tcPr>
          <w:p w:rsidR="00804C0C" w:rsidRPr="0062404E" w:rsidRDefault="00804C0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 xml:space="preserve">hh3cDnsDynamicSrvIpType (1.3.6.1.4.1.25506.2.97.1.2.1.1) </w:t>
            </w:r>
          </w:p>
        </w:tc>
        <w:tc>
          <w:tcPr>
            <w:tcW w:w="1440" w:type="dxa"/>
          </w:tcPr>
          <w:p w:rsidR="00804C0C" w:rsidRPr="0062404E" w:rsidRDefault="00804C0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</w:tcPr>
          <w:p w:rsidR="00804C0C" w:rsidRPr="008307BD" w:rsidRDefault="00804C0C" w:rsidP="0091260D">
            <w:pPr>
              <w:pStyle w:val="TableTextCharCharChar"/>
              <w:kinsoku w:val="0"/>
              <w:spacing w:before="0" w:after="0"/>
              <w:textAlignment w:val="top"/>
              <w:rPr>
                <w:rFonts w:cs="Helvetica"/>
                <w:noProof/>
                <w:sz w:val="21"/>
                <w:szCs w:val="21"/>
              </w:rPr>
            </w:pPr>
            <w:r w:rsidRPr="008307BD">
              <w:rPr>
                <w:rFonts w:cs="Helvetica"/>
                <w:noProof/>
                <w:sz w:val="21"/>
                <w:szCs w:val="21"/>
              </w:rPr>
              <w:t>No</w:t>
            </w:r>
          </w:p>
        </w:tc>
        <w:tc>
          <w:tcPr>
            <w:tcW w:w="2880" w:type="dxa"/>
          </w:tcPr>
          <w:p w:rsidR="00804C0C" w:rsidRPr="008307BD" w:rsidRDefault="00804C0C" w:rsidP="0091260D">
            <w:pPr>
              <w:pStyle w:val="TableTextCharCharChar"/>
              <w:kinsoku w:val="0"/>
              <w:spacing w:before="0" w:after="0"/>
              <w:textAlignment w:val="top"/>
              <w:rPr>
                <w:rFonts w:cs="Helvetica"/>
                <w:noProof/>
                <w:sz w:val="21"/>
                <w:szCs w:val="21"/>
              </w:rPr>
            </w:pPr>
            <w:r w:rsidRPr="008307BD">
              <w:rPr>
                <w:rFonts w:cs="Helvetica"/>
                <w:noProof/>
                <w:sz w:val="21"/>
                <w:szCs w:val="21"/>
              </w:rPr>
              <w:t>As per MIB</w:t>
            </w:r>
          </w:p>
        </w:tc>
      </w:tr>
      <w:tr w:rsidR="00804C0C" w:rsidRPr="008307BD" w:rsidTr="0091260D">
        <w:tc>
          <w:tcPr>
            <w:tcW w:w="3000" w:type="dxa"/>
          </w:tcPr>
          <w:p w:rsidR="00804C0C" w:rsidRPr="0062404E" w:rsidRDefault="00804C0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 xml:space="preserve">hh3cDnsDynamicSrvIpAddr (1.3.6.1.4.1.25506.2.97.1.2.1.2) </w:t>
            </w:r>
          </w:p>
        </w:tc>
        <w:tc>
          <w:tcPr>
            <w:tcW w:w="1440" w:type="dxa"/>
          </w:tcPr>
          <w:p w:rsidR="00804C0C" w:rsidRPr="0062404E" w:rsidRDefault="00804C0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</w:tcPr>
          <w:p w:rsidR="00804C0C" w:rsidRPr="008307BD" w:rsidRDefault="00804C0C" w:rsidP="0091260D">
            <w:pPr>
              <w:pStyle w:val="TableTextCharCharChar"/>
              <w:kinsoku w:val="0"/>
              <w:spacing w:before="0" w:after="0"/>
              <w:textAlignment w:val="top"/>
              <w:rPr>
                <w:rFonts w:cs="Helvetica"/>
                <w:noProof/>
                <w:sz w:val="21"/>
                <w:szCs w:val="21"/>
              </w:rPr>
            </w:pPr>
            <w:r w:rsidRPr="008307BD">
              <w:rPr>
                <w:rFonts w:cs="Helvetica"/>
                <w:noProof/>
                <w:sz w:val="21"/>
                <w:szCs w:val="21"/>
              </w:rPr>
              <w:t>No</w:t>
            </w:r>
          </w:p>
        </w:tc>
        <w:tc>
          <w:tcPr>
            <w:tcW w:w="2880" w:type="dxa"/>
          </w:tcPr>
          <w:p w:rsidR="00804C0C" w:rsidRPr="008307BD" w:rsidRDefault="00804C0C" w:rsidP="0091260D">
            <w:pPr>
              <w:pStyle w:val="TableTextCharCharChar"/>
              <w:kinsoku w:val="0"/>
              <w:spacing w:before="0" w:after="0"/>
              <w:textAlignment w:val="top"/>
              <w:rPr>
                <w:rFonts w:cs="Helvetica"/>
                <w:noProof/>
                <w:sz w:val="21"/>
                <w:szCs w:val="21"/>
              </w:rPr>
            </w:pPr>
            <w:r w:rsidRPr="008307BD">
              <w:rPr>
                <w:rFonts w:cs="Helvetica"/>
                <w:noProof/>
                <w:sz w:val="21"/>
                <w:szCs w:val="21"/>
              </w:rPr>
              <w:t>As per MIB</w:t>
            </w:r>
          </w:p>
        </w:tc>
      </w:tr>
      <w:tr w:rsidR="00804C0C" w:rsidRPr="008307BD" w:rsidTr="0091260D">
        <w:tc>
          <w:tcPr>
            <w:tcW w:w="3000" w:type="dxa"/>
          </w:tcPr>
          <w:p w:rsidR="00804C0C" w:rsidRPr="0062404E" w:rsidRDefault="00804C0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 xml:space="preserve">hh3cDnsDynamicSrvIpPriority (1.3.6.1.4.1.25506.2.97.1.2.1.3) </w:t>
            </w:r>
          </w:p>
        </w:tc>
        <w:tc>
          <w:tcPr>
            <w:tcW w:w="1440" w:type="dxa"/>
          </w:tcPr>
          <w:p w:rsidR="00804C0C" w:rsidRPr="0062404E" w:rsidRDefault="00804C0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</w:tcPr>
          <w:p w:rsidR="00804C0C" w:rsidRPr="008307BD" w:rsidRDefault="00804C0C" w:rsidP="0091260D">
            <w:pPr>
              <w:pStyle w:val="TableTextCharCharChar"/>
              <w:kinsoku w:val="0"/>
              <w:spacing w:before="0" w:after="0"/>
              <w:textAlignment w:val="top"/>
              <w:rPr>
                <w:rFonts w:cs="Helvetica"/>
                <w:noProof/>
                <w:sz w:val="21"/>
                <w:szCs w:val="21"/>
              </w:rPr>
            </w:pPr>
            <w:r w:rsidRPr="008307BD">
              <w:rPr>
                <w:rFonts w:cs="Helvetica"/>
                <w:noProof/>
                <w:sz w:val="21"/>
                <w:szCs w:val="21"/>
              </w:rPr>
              <w:t>No</w:t>
            </w:r>
          </w:p>
        </w:tc>
        <w:tc>
          <w:tcPr>
            <w:tcW w:w="2880" w:type="dxa"/>
          </w:tcPr>
          <w:p w:rsidR="00804C0C" w:rsidRPr="008307BD" w:rsidRDefault="00804C0C" w:rsidP="0091260D">
            <w:pPr>
              <w:pStyle w:val="TableTextCharCharChar"/>
              <w:kinsoku w:val="0"/>
              <w:spacing w:before="0" w:after="0"/>
              <w:textAlignment w:val="top"/>
              <w:rPr>
                <w:rFonts w:cs="Helvetica"/>
                <w:noProof/>
                <w:sz w:val="21"/>
                <w:szCs w:val="21"/>
              </w:rPr>
            </w:pPr>
            <w:r w:rsidRPr="008307BD">
              <w:rPr>
                <w:rFonts w:cs="Helvetica"/>
                <w:noProof/>
                <w:sz w:val="21"/>
                <w:szCs w:val="21"/>
              </w:rPr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161" w:rsidRDefault="00547161">
      <w:r>
        <w:separator/>
      </w:r>
    </w:p>
  </w:endnote>
  <w:endnote w:type="continuationSeparator" w:id="0">
    <w:p w:rsidR="00547161" w:rsidRDefault="00547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E31673">
      <w:fldChar w:fldCharType="begin"/>
    </w:r>
    <w:r>
      <w:instrText>PAGE</w:instrText>
    </w:r>
    <w:r w:rsidR="00E31673">
      <w:fldChar w:fldCharType="separate"/>
    </w:r>
    <w:r w:rsidR="004E6EF5">
      <w:rPr>
        <w:noProof/>
      </w:rPr>
      <w:t>1</w:t>
    </w:r>
    <w:r w:rsidR="00E31673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4E6EF5">
      <w:fldChar w:fldCharType="begin"/>
    </w:r>
    <w:r w:rsidR="004E6EF5">
      <w:instrText xml:space="preserve"> NUMPAGES  \* Arabic  \* MERGEFORMAT </w:instrText>
    </w:r>
    <w:r w:rsidR="004E6EF5">
      <w:fldChar w:fldCharType="separate"/>
    </w:r>
    <w:r w:rsidR="004E6EF5">
      <w:rPr>
        <w:noProof/>
      </w:rPr>
      <w:t>2</w:t>
    </w:r>
    <w:r w:rsidR="004E6EF5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161" w:rsidRDefault="00547161">
      <w:r>
        <w:separator/>
      </w:r>
    </w:p>
  </w:footnote>
  <w:footnote w:type="continuationSeparator" w:id="0">
    <w:p w:rsidR="00547161" w:rsidRDefault="005471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804C0C" w:rsidRPr="00804C0C">
      <w:t xml:space="preserve"> HH3C-DNS-MIB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E6EF5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47161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04C0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1673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804C0C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804C0C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804C0C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804C0C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804C0C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804C0C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804C0C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paragraph" w:customStyle="1" w:styleId="TableTextCharCharChar">
    <w:name w:val="Table Text Char Char Char"/>
    <w:rsid w:val="00804C0C"/>
    <w:pPr>
      <w:autoSpaceDE w:val="0"/>
      <w:autoSpaceDN w:val="0"/>
      <w:spacing w:before="80" w:after="80"/>
      <w:textAlignment w:val="bottom"/>
    </w:pPr>
    <w:rPr>
      <w:rFonts w:ascii="Helvetica" w:hAnsi="Helvetica" w:cs="Arial Narrow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DB600-E7F0-4211-94E2-8494FB6D0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92</TotalTime>
  <Pages>2</Pages>
  <Words>120</Words>
  <Characters>1167</Characters>
  <Application>Microsoft Office Word</Application>
  <DocSecurity>0</DocSecurity>
  <Lines>72</Lines>
  <Paragraphs>61</Paragraphs>
  <ScaleCrop>false</ScaleCrop>
  <Company/>
  <LinksUpToDate>false</LinksUpToDate>
  <CharactersWithSpaces>1226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21</cp:revision>
  <cp:lastPrinted>2010-05-04T10:01:00Z</cp:lastPrinted>
  <dcterms:created xsi:type="dcterms:W3CDTF">2014-07-11T01:33:00Z</dcterms:created>
  <dcterms:modified xsi:type="dcterms:W3CDTF">2022-01-26T06:03:00Z</dcterms:modified>
</cp:coreProperties>
</file>